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16F" w:rsidRDefault="00B4616F" w:rsidP="009355D0">
      <w:pPr>
        <w:jc w:val="center"/>
        <w:rPr>
          <w:b/>
          <w:sz w:val="28"/>
          <w:szCs w:val="28"/>
        </w:rPr>
      </w:pPr>
    </w:p>
    <w:p w:rsidR="00B4616F" w:rsidRPr="000F24E8" w:rsidRDefault="00B4616F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B4616F" w:rsidRPr="000F24E8" w:rsidRDefault="00B4616F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Гущинского сельского поселения на 2017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мае.</w:t>
      </w:r>
    </w:p>
    <w:p w:rsidR="00B4616F" w:rsidRDefault="00B4616F" w:rsidP="009355D0">
      <w:pPr>
        <w:jc w:val="center"/>
        <w:rPr>
          <w:sz w:val="28"/>
          <w:szCs w:val="28"/>
        </w:rPr>
      </w:pPr>
    </w:p>
    <w:p w:rsidR="00B4616F" w:rsidRDefault="00B4616F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B4616F" w:rsidRDefault="00B4616F" w:rsidP="00B10C64">
      <w:pPr>
        <w:jc w:val="center"/>
        <w:rPr>
          <w:sz w:val="28"/>
          <w:szCs w:val="28"/>
        </w:rPr>
      </w:pPr>
    </w:p>
    <w:p w:rsidR="00B4616F" w:rsidRPr="003725A7" w:rsidRDefault="00B4616F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Доходная часть местного бюджета увеличивается  за счет иных межбюджетных трансфертов на повышение заработной платы работникам культуры с целью выполнения майских Указов Президента </w:t>
      </w:r>
      <w:r w:rsidRPr="000E584D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80000,00</w:t>
      </w:r>
      <w:r w:rsidRPr="000E584D">
        <w:rPr>
          <w:b/>
          <w:sz w:val="28"/>
          <w:szCs w:val="28"/>
        </w:rPr>
        <w:t xml:space="preserve"> руб</w:t>
      </w:r>
      <w:r>
        <w:rPr>
          <w:b/>
          <w:sz w:val="28"/>
          <w:szCs w:val="28"/>
        </w:rPr>
        <w:t>лей (</w:t>
      </w:r>
      <w:r w:rsidRPr="00EE584A">
        <w:rPr>
          <w:sz w:val="28"/>
          <w:szCs w:val="28"/>
        </w:rPr>
        <w:t xml:space="preserve">Уведомление </w:t>
      </w:r>
      <w:r>
        <w:rPr>
          <w:sz w:val="28"/>
          <w:szCs w:val="28"/>
        </w:rPr>
        <w:t xml:space="preserve">№ 172 от 26.05.2017г. Финансового управления администрации Почепского района) и увеличения земельного налога с организаций на </w:t>
      </w:r>
      <w:r w:rsidRPr="00D42B17">
        <w:rPr>
          <w:b/>
          <w:sz w:val="28"/>
          <w:szCs w:val="28"/>
        </w:rPr>
        <w:t>115000,00 рублей</w:t>
      </w:r>
      <w:r>
        <w:rPr>
          <w:sz w:val="28"/>
          <w:szCs w:val="28"/>
        </w:rPr>
        <w:t xml:space="preserve"> </w:t>
      </w:r>
      <w:r w:rsidRPr="003725A7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 xml:space="preserve">поступления </w:t>
      </w:r>
      <w:r w:rsidRPr="003725A7">
        <w:rPr>
          <w:sz w:val="28"/>
          <w:szCs w:val="28"/>
        </w:rPr>
        <w:t>сверх плана</w:t>
      </w:r>
      <w:r>
        <w:rPr>
          <w:sz w:val="28"/>
          <w:szCs w:val="28"/>
        </w:rPr>
        <w:t xml:space="preserve"> данного налога от ФГУП «Первомайское».</w:t>
      </w:r>
    </w:p>
    <w:p w:rsidR="00B4616F" w:rsidRDefault="00B4616F" w:rsidP="000E584D">
      <w:pPr>
        <w:tabs>
          <w:tab w:val="left" w:pos="195"/>
        </w:tabs>
        <w:jc w:val="both"/>
        <w:rPr>
          <w:sz w:val="28"/>
          <w:szCs w:val="28"/>
        </w:rPr>
      </w:pPr>
    </w:p>
    <w:p w:rsidR="00B4616F" w:rsidRDefault="00B4616F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B4616F" w:rsidRDefault="00B4616F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B4616F" w:rsidRDefault="00B4616F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B4616F" w:rsidRDefault="00B4616F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Расходы местного бюджета увеличиваются </w:t>
      </w:r>
      <w:r w:rsidRPr="000E584D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195000,00</w:t>
      </w:r>
      <w:r w:rsidRPr="000E584D">
        <w:rPr>
          <w:b/>
          <w:sz w:val="28"/>
          <w:szCs w:val="28"/>
        </w:rPr>
        <w:t xml:space="preserve"> руб</w:t>
      </w:r>
      <w:r>
        <w:rPr>
          <w:b/>
          <w:sz w:val="28"/>
          <w:szCs w:val="28"/>
        </w:rPr>
        <w:t>лей</w:t>
      </w:r>
      <w:r>
        <w:rPr>
          <w:sz w:val="28"/>
          <w:szCs w:val="28"/>
        </w:rPr>
        <w:t xml:space="preserve">: </w:t>
      </w:r>
    </w:p>
    <w:p w:rsidR="00B4616F" w:rsidRPr="003725A7" w:rsidRDefault="00B4616F" w:rsidP="00C376B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КБК 91301027000002030121 (КОСГУ 211) на выплату заработной платы в сумме 53220,00 рублей;</w:t>
      </w:r>
    </w:p>
    <w:p w:rsidR="00B4616F" w:rsidRDefault="00B4616F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на КБК 91301027000002030129 (КОСГУ 213) на начисления оплаты труда в сумме 16072,00 рублей;</w:t>
      </w:r>
    </w:p>
    <w:p w:rsidR="00B4616F" w:rsidRPr="003725A7" w:rsidRDefault="00B4616F" w:rsidP="00FE110D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на КБК 91301047000002040121 (КОСГУ 211) на выплату заработной платы в сумме 35000,00 рублей;</w:t>
      </w:r>
    </w:p>
    <w:p w:rsidR="00B4616F" w:rsidRDefault="00B4616F" w:rsidP="00FE110D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на КБК 91301047000002040129 (КОСГУ 213) на начисления оплаты труда в сумме 10708,00 рублей;</w:t>
      </w:r>
    </w:p>
    <w:p w:rsidR="00B4616F" w:rsidRDefault="00B4616F" w:rsidP="00FE110D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на КБК 91308017000040990611 (КОСГУ 241) на перечисление субсидии бюджетному учреждению на финансовое обеспечение государственного (муниципального) задания на оказание государственных (муниципальных) услуг (выполнение работ) в сумме 80000,00 рублей.</w:t>
      </w:r>
    </w:p>
    <w:p w:rsidR="00B4616F" w:rsidRDefault="00B4616F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B4616F" w:rsidRDefault="00B4616F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расходов:</w:t>
      </w:r>
    </w:p>
    <w:p w:rsidR="00B4616F" w:rsidRDefault="00B4616F" w:rsidP="00D972A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КБК 91301047000002040244 (КОСГУ 224) 6000,00 рублей на КБК 91301047000002040122 (КОСГУ 212) на оплату проезда по служебным разъездам туда и обратно в сумме 2000,00 рублей и на КБК 91301137000000930853 (КОСГУ 290) в сумме 4000,00 рублей на оплату членских взносов. </w:t>
      </w:r>
    </w:p>
    <w:p w:rsidR="00B4616F" w:rsidRDefault="00B4616F" w:rsidP="00D972A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расходов экономически обосновано.</w:t>
      </w:r>
    </w:p>
    <w:p w:rsidR="00B4616F" w:rsidRPr="00ED2ADF" w:rsidRDefault="00B4616F" w:rsidP="000A5725">
      <w:pPr>
        <w:tabs>
          <w:tab w:val="left" w:pos="195"/>
        </w:tabs>
        <w:jc w:val="both"/>
        <w:rPr>
          <w:sz w:val="28"/>
          <w:szCs w:val="28"/>
        </w:rPr>
      </w:pPr>
    </w:p>
    <w:p w:rsidR="00B4616F" w:rsidRPr="007412C9" w:rsidRDefault="00B4616F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составляют 2780537,30 рублей</w:t>
      </w:r>
    </w:p>
    <w:p w:rsidR="00B4616F" w:rsidRDefault="00B4616F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– 2792673,08 рублей</w:t>
      </w:r>
    </w:p>
    <w:p w:rsidR="00B4616F" w:rsidRDefault="00B4616F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12135,78 рублей.</w:t>
      </w:r>
    </w:p>
    <w:p w:rsidR="00B4616F" w:rsidRDefault="00B4616F" w:rsidP="009355D0">
      <w:pPr>
        <w:jc w:val="both"/>
        <w:rPr>
          <w:sz w:val="28"/>
          <w:szCs w:val="28"/>
        </w:rPr>
      </w:pPr>
    </w:p>
    <w:p w:rsidR="00B4616F" w:rsidRDefault="00B4616F" w:rsidP="00136575">
      <w:pPr>
        <w:jc w:val="both"/>
      </w:pPr>
      <w:r>
        <w:rPr>
          <w:sz w:val="28"/>
          <w:szCs w:val="28"/>
        </w:rPr>
        <w:t>Ведущий специалист                                      О.М. Федорищенко</w:t>
      </w:r>
    </w:p>
    <w:sectPr w:rsidR="00B4616F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132F"/>
    <w:rsid w:val="000125CB"/>
    <w:rsid w:val="00015337"/>
    <w:rsid w:val="000555D1"/>
    <w:rsid w:val="000605D9"/>
    <w:rsid w:val="000736C1"/>
    <w:rsid w:val="000862C2"/>
    <w:rsid w:val="00092192"/>
    <w:rsid w:val="000A5725"/>
    <w:rsid w:val="000B14DC"/>
    <w:rsid w:val="000C041E"/>
    <w:rsid w:val="000C720D"/>
    <w:rsid w:val="000D06D9"/>
    <w:rsid w:val="000D1823"/>
    <w:rsid w:val="000D571B"/>
    <w:rsid w:val="000E584D"/>
    <w:rsid w:val="000F24E8"/>
    <w:rsid w:val="000F2E25"/>
    <w:rsid w:val="00114104"/>
    <w:rsid w:val="001147DA"/>
    <w:rsid w:val="00117232"/>
    <w:rsid w:val="00122CCA"/>
    <w:rsid w:val="0012707E"/>
    <w:rsid w:val="0013133F"/>
    <w:rsid w:val="001317BF"/>
    <w:rsid w:val="001325B4"/>
    <w:rsid w:val="00136575"/>
    <w:rsid w:val="00140279"/>
    <w:rsid w:val="001443CC"/>
    <w:rsid w:val="00161696"/>
    <w:rsid w:val="00162CAC"/>
    <w:rsid w:val="00166873"/>
    <w:rsid w:val="001734ED"/>
    <w:rsid w:val="00182A56"/>
    <w:rsid w:val="00192776"/>
    <w:rsid w:val="00193A5F"/>
    <w:rsid w:val="001B2690"/>
    <w:rsid w:val="001B3DBE"/>
    <w:rsid w:val="001C01DD"/>
    <w:rsid w:val="001C451E"/>
    <w:rsid w:val="001F75D9"/>
    <w:rsid w:val="00206F1D"/>
    <w:rsid w:val="00221E28"/>
    <w:rsid w:val="00234A71"/>
    <w:rsid w:val="00243F9F"/>
    <w:rsid w:val="00250417"/>
    <w:rsid w:val="00255700"/>
    <w:rsid w:val="00255BE9"/>
    <w:rsid w:val="00255C1A"/>
    <w:rsid w:val="0029068F"/>
    <w:rsid w:val="00295686"/>
    <w:rsid w:val="002C12B5"/>
    <w:rsid w:val="002D3766"/>
    <w:rsid w:val="002D3804"/>
    <w:rsid w:val="002E084F"/>
    <w:rsid w:val="002F5B7F"/>
    <w:rsid w:val="00302EE3"/>
    <w:rsid w:val="003035FD"/>
    <w:rsid w:val="003066AD"/>
    <w:rsid w:val="00321AD5"/>
    <w:rsid w:val="00322012"/>
    <w:rsid w:val="00322FE3"/>
    <w:rsid w:val="00335F62"/>
    <w:rsid w:val="00351446"/>
    <w:rsid w:val="003527D9"/>
    <w:rsid w:val="00360A05"/>
    <w:rsid w:val="00360F14"/>
    <w:rsid w:val="00362F74"/>
    <w:rsid w:val="003725A7"/>
    <w:rsid w:val="00387853"/>
    <w:rsid w:val="00390615"/>
    <w:rsid w:val="003A5DA1"/>
    <w:rsid w:val="003B25C8"/>
    <w:rsid w:val="003D7DBF"/>
    <w:rsid w:val="003F757D"/>
    <w:rsid w:val="0040177B"/>
    <w:rsid w:val="00405663"/>
    <w:rsid w:val="004201E8"/>
    <w:rsid w:val="0042150D"/>
    <w:rsid w:val="004346BC"/>
    <w:rsid w:val="004427A0"/>
    <w:rsid w:val="00446EE7"/>
    <w:rsid w:val="0045360C"/>
    <w:rsid w:val="00454D5C"/>
    <w:rsid w:val="00455BB3"/>
    <w:rsid w:val="00464C80"/>
    <w:rsid w:val="00470B8B"/>
    <w:rsid w:val="0048511A"/>
    <w:rsid w:val="004A2B32"/>
    <w:rsid w:val="004A2EA4"/>
    <w:rsid w:val="004C05B4"/>
    <w:rsid w:val="004E5CE9"/>
    <w:rsid w:val="0050611D"/>
    <w:rsid w:val="00506A93"/>
    <w:rsid w:val="00513460"/>
    <w:rsid w:val="005164F8"/>
    <w:rsid w:val="0052263B"/>
    <w:rsid w:val="00523853"/>
    <w:rsid w:val="00526623"/>
    <w:rsid w:val="00533D98"/>
    <w:rsid w:val="00534F77"/>
    <w:rsid w:val="00535C83"/>
    <w:rsid w:val="00535DB2"/>
    <w:rsid w:val="005378F8"/>
    <w:rsid w:val="00540373"/>
    <w:rsid w:val="005548CA"/>
    <w:rsid w:val="005571B5"/>
    <w:rsid w:val="00563789"/>
    <w:rsid w:val="00565E03"/>
    <w:rsid w:val="005709E7"/>
    <w:rsid w:val="005752A6"/>
    <w:rsid w:val="00576DCE"/>
    <w:rsid w:val="00587858"/>
    <w:rsid w:val="005A422A"/>
    <w:rsid w:val="005A78D7"/>
    <w:rsid w:val="005B1CC5"/>
    <w:rsid w:val="005C2E3D"/>
    <w:rsid w:val="005C5ADC"/>
    <w:rsid w:val="005C6BB5"/>
    <w:rsid w:val="005D6E1D"/>
    <w:rsid w:val="005E0AEE"/>
    <w:rsid w:val="005F42DA"/>
    <w:rsid w:val="006022A4"/>
    <w:rsid w:val="00604AE7"/>
    <w:rsid w:val="006134E9"/>
    <w:rsid w:val="006135E1"/>
    <w:rsid w:val="00637A1A"/>
    <w:rsid w:val="00641320"/>
    <w:rsid w:val="00645906"/>
    <w:rsid w:val="006649B7"/>
    <w:rsid w:val="00665D27"/>
    <w:rsid w:val="006729BD"/>
    <w:rsid w:val="0069183E"/>
    <w:rsid w:val="00695DF3"/>
    <w:rsid w:val="006B7C47"/>
    <w:rsid w:val="006C5D32"/>
    <w:rsid w:val="006D2EA3"/>
    <w:rsid w:val="006F403A"/>
    <w:rsid w:val="006F5AB6"/>
    <w:rsid w:val="00701A55"/>
    <w:rsid w:val="007210BC"/>
    <w:rsid w:val="00722417"/>
    <w:rsid w:val="00724A9C"/>
    <w:rsid w:val="007338E8"/>
    <w:rsid w:val="007412C9"/>
    <w:rsid w:val="0074174B"/>
    <w:rsid w:val="007520E0"/>
    <w:rsid w:val="007527E6"/>
    <w:rsid w:val="007814C1"/>
    <w:rsid w:val="00787BAB"/>
    <w:rsid w:val="00792F7A"/>
    <w:rsid w:val="007A36BB"/>
    <w:rsid w:val="007A5AA9"/>
    <w:rsid w:val="007B0B14"/>
    <w:rsid w:val="007B53DE"/>
    <w:rsid w:val="007B64C9"/>
    <w:rsid w:val="007C60F1"/>
    <w:rsid w:val="007D0BC8"/>
    <w:rsid w:val="007F6BD1"/>
    <w:rsid w:val="008028D3"/>
    <w:rsid w:val="008151D0"/>
    <w:rsid w:val="008221B9"/>
    <w:rsid w:val="008425F1"/>
    <w:rsid w:val="00852D45"/>
    <w:rsid w:val="00854C6F"/>
    <w:rsid w:val="00862083"/>
    <w:rsid w:val="0086232C"/>
    <w:rsid w:val="0086274E"/>
    <w:rsid w:val="00863320"/>
    <w:rsid w:val="0087755A"/>
    <w:rsid w:val="00895834"/>
    <w:rsid w:val="00897421"/>
    <w:rsid w:val="008A524B"/>
    <w:rsid w:val="008B6993"/>
    <w:rsid w:val="008D02BB"/>
    <w:rsid w:val="008D1B2A"/>
    <w:rsid w:val="008D56DE"/>
    <w:rsid w:val="008E1092"/>
    <w:rsid w:val="008F08B2"/>
    <w:rsid w:val="00900BBE"/>
    <w:rsid w:val="00911119"/>
    <w:rsid w:val="00915E9E"/>
    <w:rsid w:val="00922D22"/>
    <w:rsid w:val="0092370B"/>
    <w:rsid w:val="00933755"/>
    <w:rsid w:val="009355D0"/>
    <w:rsid w:val="009436E3"/>
    <w:rsid w:val="00954B38"/>
    <w:rsid w:val="00967D87"/>
    <w:rsid w:val="00971DBF"/>
    <w:rsid w:val="00991004"/>
    <w:rsid w:val="00991026"/>
    <w:rsid w:val="009943DF"/>
    <w:rsid w:val="009C5672"/>
    <w:rsid w:val="009D072A"/>
    <w:rsid w:val="00A00171"/>
    <w:rsid w:val="00A1700D"/>
    <w:rsid w:val="00A26135"/>
    <w:rsid w:val="00A61876"/>
    <w:rsid w:val="00A61ABD"/>
    <w:rsid w:val="00A72F5B"/>
    <w:rsid w:val="00A8278D"/>
    <w:rsid w:val="00A83279"/>
    <w:rsid w:val="00AB2EAB"/>
    <w:rsid w:val="00AB556D"/>
    <w:rsid w:val="00AC0C21"/>
    <w:rsid w:val="00AD2552"/>
    <w:rsid w:val="00AF49A3"/>
    <w:rsid w:val="00AF7F76"/>
    <w:rsid w:val="00B0619B"/>
    <w:rsid w:val="00B10C64"/>
    <w:rsid w:val="00B33CAC"/>
    <w:rsid w:val="00B4616F"/>
    <w:rsid w:val="00B52060"/>
    <w:rsid w:val="00B6002E"/>
    <w:rsid w:val="00B60883"/>
    <w:rsid w:val="00B62072"/>
    <w:rsid w:val="00B632BF"/>
    <w:rsid w:val="00B737CD"/>
    <w:rsid w:val="00B82C00"/>
    <w:rsid w:val="00B83C95"/>
    <w:rsid w:val="00B84F95"/>
    <w:rsid w:val="00B94D65"/>
    <w:rsid w:val="00B95E60"/>
    <w:rsid w:val="00B96AC3"/>
    <w:rsid w:val="00BA1B0F"/>
    <w:rsid w:val="00BA2EA1"/>
    <w:rsid w:val="00BA5078"/>
    <w:rsid w:val="00BB0E65"/>
    <w:rsid w:val="00BC7DE2"/>
    <w:rsid w:val="00BD1270"/>
    <w:rsid w:val="00BD536E"/>
    <w:rsid w:val="00BF72EB"/>
    <w:rsid w:val="00C152B9"/>
    <w:rsid w:val="00C173B0"/>
    <w:rsid w:val="00C376BB"/>
    <w:rsid w:val="00C44E2B"/>
    <w:rsid w:val="00C458D1"/>
    <w:rsid w:val="00C510FE"/>
    <w:rsid w:val="00C51E1D"/>
    <w:rsid w:val="00C60C29"/>
    <w:rsid w:val="00C65B0B"/>
    <w:rsid w:val="00C65C87"/>
    <w:rsid w:val="00C70F5C"/>
    <w:rsid w:val="00C835A4"/>
    <w:rsid w:val="00C910D2"/>
    <w:rsid w:val="00C9248E"/>
    <w:rsid w:val="00CA32B1"/>
    <w:rsid w:val="00CB2D4C"/>
    <w:rsid w:val="00CB55C3"/>
    <w:rsid w:val="00CC0A1D"/>
    <w:rsid w:val="00CC5D84"/>
    <w:rsid w:val="00CD5ECC"/>
    <w:rsid w:val="00CF658C"/>
    <w:rsid w:val="00D074B8"/>
    <w:rsid w:val="00D1456D"/>
    <w:rsid w:val="00D25166"/>
    <w:rsid w:val="00D4180E"/>
    <w:rsid w:val="00D42B17"/>
    <w:rsid w:val="00D530E7"/>
    <w:rsid w:val="00D54587"/>
    <w:rsid w:val="00D643D6"/>
    <w:rsid w:val="00D839A4"/>
    <w:rsid w:val="00D84444"/>
    <w:rsid w:val="00D91A41"/>
    <w:rsid w:val="00D926AF"/>
    <w:rsid w:val="00D972A3"/>
    <w:rsid w:val="00DA3B1A"/>
    <w:rsid w:val="00DB1B41"/>
    <w:rsid w:val="00DB5322"/>
    <w:rsid w:val="00E05CB7"/>
    <w:rsid w:val="00E24354"/>
    <w:rsid w:val="00E44EFE"/>
    <w:rsid w:val="00E513DB"/>
    <w:rsid w:val="00E53113"/>
    <w:rsid w:val="00E56F14"/>
    <w:rsid w:val="00E574A5"/>
    <w:rsid w:val="00E75D62"/>
    <w:rsid w:val="00E800F9"/>
    <w:rsid w:val="00E83779"/>
    <w:rsid w:val="00E8694F"/>
    <w:rsid w:val="00E9474F"/>
    <w:rsid w:val="00E964D7"/>
    <w:rsid w:val="00EA3827"/>
    <w:rsid w:val="00EC35E3"/>
    <w:rsid w:val="00ED2ADF"/>
    <w:rsid w:val="00ED4B89"/>
    <w:rsid w:val="00ED6FB5"/>
    <w:rsid w:val="00EE2726"/>
    <w:rsid w:val="00EE5123"/>
    <w:rsid w:val="00EE584A"/>
    <w:rsid w:val="00EE585C"/>
    <w:rsid w:val="00EF00AA"/>
    <w:rsid w:val="00EF7A99"/>
    <w:rsid w:val="00F07D91"/>
    <w:rsid w:val="00F14EEA"/>
    <w:rsid w:val="00F2162F"/>
    <w:rsid w:val="00F22BBE"/>
    <w:rsid w:val="00F244EE"/>
    <w:rsid w:val="00F303C9"/>
    <w:rsid w:val="00F41D6B"/>
    <w:rsid w:val="00F444E4"/>
    <w:rsid w:val="00F51144"/>
    <w:rsid w:val="00F5621B"/>
    <w:rsid w:val="00F62EA1"/>
    <w:rsid w:val="00F6514C"/>
    <w:rsid w:val="00F66BE3"/>
    <w:rsid w:val="00F73B3D"/>
    <w:rsid w:val="00F86D92"/>
    <w:rsid w:val="00F87A1E"/>
    <w:rsid w:val="00F9763B"/>
    <w:rsid w:val="00FA0EB7"/>
    <w:rsid w:val="00FB4823"/>
    <w:rsid w:val="00FC3609"/>
    <w:rsid w:val="00FC4471"/>
    <w:rsid w:val="00FC6446"/>
    <w:rsid w:val="00FC774D"/>
    <w:rsid w:val="00FD188E"/>
    <w:rsid w:val="00FD317C"/>
    <w:rsid w:val="00FD3BED"/>
    <w:rsid w:val="00FE110D"/>
    <w:rsid w:val="00FE2CA2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5D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60C29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6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208</TotalTime>
  <Pages>1</Pages>
  <Words>264</Words>
  <Characters>1509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Proba</cp:lastModifiedBy>
  <cp:revision>26</cp:revision>
  <cp:lastPrinted>2016-09-21T06:54:00Z</cp:lastPrinted>
  <dcterms:created xsi:type="dcterms:W3CDTF">2016-09-28T05:13:00Z</dcterms:created>
  <dcterms:modified xsi:type="dcterms:W3CDTF">2017-06-07T13:01:00Z</dcterms:modified>
</cp:coreProperties>
</file>